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30EB8" w14:textId="77777777" w:rsidR="008A1200" w:rsidRDefault="008A1200" w:rsidP="008A12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WARDE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4E6869E2" w14:textId="77777777" w:rsidR="008A1200" w:rsidRDefault="008A1200" w:rsidP="008A1200">
      <w:pPr>
        <w:pStyle w:val="NoSpacing"/>
        <w:rPr>
          <w:rFonts w:cs="Times New Roman"/>
          <w:szCs w:val="24"/>
        </w:rPr>
      </w:pPr>
    </w:p>
    <w:p w14:paraId="16B2D00E" w14:textId="77777777" w:rsidR="008A1200" w:rsidRDefault="008A1200" w:rsidP="008A1200">
      <w:pPr>
        <w:pStyle w:val="NoSpacing"/>
        <w:rPr>
          <w:rFonts w:cs="Times New Roman"/>
          <w:szCs w:val="24"/>
        </w:rPr>
      </w:pPr>
    </w:p>
    <w:p w14:paraId="64E47177" w14:textId="77777777" w:rsidR="008A1200" w:rsidRDefault="008A1200" w:rsidP="008A12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 xml:space="preserve">He made a plaint of a breach of the Statute of </w:t>
      </w:r>
      <w:proofErr w:type="spellStart"/>
      <w:r>
        <w:rPr>
          <w:rFonts w:cs="Times New Roman"/>
          <w:szCs w:val="24"/>
        </w:rPr>
        <w:t>Labourers</w:t>
      </w:r>
      <w:proofErr w:type="spellEnd"/>
      <w:r>
        <w:rPr>
          <w:rFonts w:cs="Times New Roman"/>
          <w:szCs w:val="24"/>
        </w:rPr>
        <w:t xml:space="preserve"> against John Rabet</w:t>
      </w:r>
    </w:p>
    <w:p w14:paraId="2AE1CDE7" w14:textId="77777777" w:rsidR="008A1200" w:rsidRDefault="008A1200" w:rsidP="008A12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Ely, brasier(q.v.), and John Hampton of Ely, </w:t>
      </w:r>
      <w:proofErr w:type="spellStart"/>
      <w:r>
        <w:rPr>
          <w:rFonts w:cs="Times New Roman"/>
          <w:szCs w:val="24"/>
        </w:rPr>
        <w:t>latoner</w:t>
      </w:r>
      <w:proofErr w:type="spellEnd"/>
      <w:r>
        <w:rPr>
          <w:rFonts w:cs="Times New Roman"/>
          <w:szCs w:val="24"/>
        </w:rPr>
        <w:t>(q.v.).</w:t>
      </w:r>
    </w:p>
    <w:p w14:paraId="33A4F16F" w14:textId="77777777" w:rsidR="008A1200" w:rsidRDefault="008A1200" w:rsidP="008A12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01B84">
          <w:rPr>
            <w:rStyle w:val="Hyperlink"/>
            <w:rFonts w:cs="Times New Roman"/>
            <w:szCs w:val="24"/>
          </w:rPr>
          <w:t>https://waalt.uh.edu/index.php/CP40/685</w:t>
        </w:r>
      </w:hyperlink>
      <w:r>
        <w:rPr>
          <w:rFonts w:cs="Times New Roman"/>
          <w:szCs w:val="24"/>
        </w:rPr>
        <w:t xml:space="preserve"> )</w:t>
      </w:r>
    </w:p>
    <w:p w14:paraId="59CEF2FC" w14:textId="77777777" w:rsidR="008A1200" w:rsidRDefault="008A1200" w:rsidP="008A1200">
      <w:pPr>
        <w:pStyle w:val="NoSpacing"/>
        <w:rPr>
          <w:rFonts w:cs="Times New Roman"/>
          <w:szCs w:val="24"/>
        </w:rPr>
      </w:pPr>
    </w:p>
    <w:p w14:paraId="734C8835" w14:textId="77777777" w:rsidR="008A1200" w:rsidRDefault="008A1200" w:rsidP="008A1200">
      <w:pPr>
        <w:pStyle w:val="NoSpacing"/>
        <w:rPr>
          <w:rFonts w:cs="Times New Roman"/>
          <w:szCs w:val="24"/>
        </w:rPr>
      </w:pPr>
    </w:p>
    <w:p w14:paraId="5A125136" w14:textId="77777777" w:rsidR="008A1200" w:rsidRDefault="008A1200" w:rsidP="008A12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July 2023</w:t>
      </w:r>
    </w:p>
    <w:p w14:paraId="7625448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524DD" w14:textId="77777777" w:rsidR="008A1200" w:rsidRDefault="008A1200" w:rsidP="009139A6">
      <w:r>
        <w:separator/>
      </w:r>
    </w:p>
  </w:endnote>
  <w:endnote w:type="continuationSeparator" w:id="0">
    <w:p w14:paraId="5D46DB3C" w14:textId="77777777" w:rsidR="008A1200" w:rsidRDefault="008A12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8E6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8B8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A419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2411E" w14:textId="77777777" w:rsidR="008A1200" w:rsidRDefault="008A1200" w:rsidP="009139A6">
      <w:r>
        <w:separator/>
      </w:r>
    </w:p>
  </w:footnote>
  <w:footnote w:type="continuationSeparator" w:id="0">
    <w:p w14:paraId="7B4E7E4E" w14:textId="77777777" w:rsidR="008A1200" w:rsidRDefault="008A12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1C5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4DA0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249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00"/>
    <w:rsid w:val="000666E0"/>
    <w:rsid w:val="002510B7"/>
    <w:rsid w:val="005C130B"/>
    <w:rsid w:val="00826F5C"/>
    <w:rsid w:val="008A1200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31B19"/>
  <w15:chartTrackingRefBased/>
  <w15:docId w15:val="{02EBB723-862A-4FEB-A909-7A5EFD464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A12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2023-08-09T20:45:00Z</dcterms:created>
  <dcterms:modified xsi:type="dcterms:W3CDTF">2023-08-09T20:46:00Z</dcterms:modified>
</cp:coreProperties>
</file>